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21C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right" w:tblpY="-117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4734"/>
      </w:tblGrid>
      <w:tr w:rsidR="0051321C" w:rsidRPr="00C45BF7" w:rsidTr="00EF1CA5">
        <w:tc>
          <w:tcPr>
            <w:tcW w:w="4734" w:type="dxa"/>
          </w:tcPr>
          <w:p w:rsidR="0051321C" w:rsidRPr="00741D9C" w:rsidRDefault="0051321C" w:rsidP="00EF1CA5">
            <w:pPr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21C" w:rsidRPr="00C45BF7" w:rsidTr="00EF1CA5">
        <w:tc>
          <w:tcPr>
            <w:tcW w:w="4734" w:type="dxa"/>
          </w:tcPr>
          <w:p w:rsidR="0051321C" w:rsidRPr="004B3AA2" w:rsidRDefault="0051321C" w:rsidP="00EF1CA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AA2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1321C" w:rsidRPr="00937035" w:rsidRDefault="0051321C" w:rsidP="00222A58">
            <w:pPr>
              <w:pStyle w:val="NoSpacing1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937035">
              <w:rPr>
                <w:rFonts w:ascii="Times New Roman" w:hAnsi="Times New Roman"/>
                <w:sz w:val="26"/>
                <w:szCs w:val="28"/>
              </w:rPr>
              <w:t>к административному регламенту</w:t>
            </w:r>
          </w:p>
          <w:p w:rsidR="0051321C" w:rsidRPr="004B3AA2" w:rsidRDefault="0051321C" w:rsidP="00222A58">
            <w:pPr>
              <w:spacing w:after="0"/>
              <w:ind w:right="-1"/>
              <w:jc w:val="center"/>
              <w:rPr>
                <w:sz w:val="24"/>
                <w:szCs w:val="24"/>
              </w:rPr>
            </w:pPr>
            <w:r w:rsidRPr="00C45BF7">
              <w:rPr>
                <w:rFonts w:ascii="Times New Roman" w:hAnsi="Times New Roman"/>
                <w:sz w:val="26"/>
                <w:szCs w:val="28"/>
              </w:rPr>
              <w:t>предоставления муниципальной услуги «</w:t>
            </w:r>
            <w:r w:rsidRPr="00C45BF7">
              <w:rPr>
                <w:rStyle w:val="Strong"/>
                <w:rFonts w:ascii="Times New Roman" w:hAnsi="Times New Roman"/>
                <w:b w:val="0"/>
                <w:sz w:val="26"/>
                <w:szCs w:val="28"/>
              </w:rPr>
              <w:t xml:space="preserve">Признание </w:t>
            </w:r>
            <w:r w:rsidRPr="00C45BF7">
              <w:rPr>
                <w:rFonts w:ascii="Times New Roman" w:hAnsi="Times New Roman"/>
                <w:sz w:val="26"/>
              </w:rPr>
              <w:t>многоквартирного дома аварийным и подлежащим сносу или реконструкции</w:t>
            </w:r>
            <w:r w:rsidRPr="00C45BF7">
              <w:rPr>
                <w:rFonts w:ascii="Times New Roman" w:hAnsi="Times New Roman"/>
                <w:sz w:val="26"/>
                <w:szCs w:val="28"/>
              </w:rPr>
              <w:t>»</w:t>
            </w:r>
          </w:p>
        </w:tc>
      </w:tr>
    </w:tbl>
    <w:p w:rsidR="0051321C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Default="0051321C" w:rsidP="004B6DD6">
      <w:pPr>
        <w:pStyle w:val="NoSpacing"/>
        <w:ind w:right="-284"/>
        <w:rPr>
          <w:rFonts w:ascii="Times New Roman" w:hAnsi="Times New Roman"/>
          <w:sz w:val="28"/>
          <w:szCs w:val="28"/>
        </w:rPr>
      </w:pPr>
    </w:p>
    <w:p w:rsidR="0051321C" w:rsidRPr="006534DB" w:rsidRDefault="0051321C" w:rsidP="004B6DD6">
      <w:pPr>
        <w:pStyle w:val="NoSpacing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6534DB">
        <w:rPr>
          <w:rFonts w:ascii="Times New Roman" w:hAnsi="Times New Roman"/>
          <w:b/>
          <w:sz w:val="28"/>
          <w:szCs w:val="28"/>
        </w:rPr>
        <w:t>Образец заявления для получения Муниципальной услуги</w:t>
      </w:r>
    </w:p>
    <w:p w:rsidR="0051321C" w:rsidRDefault="0051321C" w:rsidP="004B6DD6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10422" w:type="dxa"/>
        <w:tblLook w:val="01E0"/>
      </w:tblPr>
      <w:tblGrid>
        <w:gridCol w:w="5495"/>
        <w:gridCol w:w="4927"/>
      </w:tblGrid>
      <w:tr w:rsidR="0051321C" w:rsidRPr="00C45BF7" w:rsidTr="004B6DD6">
        <w:tc>
          <w:tcPr>
            <w:tcW w:w="5495" w:type="dxa"/>
          </w:tcPr>
          <w:p w:rsidR="0051321C" w:rsidRPr="006F5F85" w:rsidRDefault="0051321C" w:rsidP="00EF1CA5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1321C" w:rsidRPr="006F5F85" w:rsidRDefault="0051321C" w:rsidP="00EF1CA5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927" w:type="dxa"/>
          </w:tcPr>
          <w:p w:rsidR="0051321C" w:rsidRPr="00C45BF7" w:rsidRDefault="0051321C" w:rsidP="00222A5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C45BF7">
              <w:rPr>
                <w:rFonts w:ascii="Times New Roman" w:hAnsi="Times New Roman"/>
                <w:color w:val="000000"/>
                <w:sz w:val="26"/>
                <w:szCs w:val="24"/>
              </w:rPr>
              <w:t>Председателю межведомственной комиссии</w:t>
            </w:r>
            <w:r w:rsidRPr="00C45BF7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C45BF7">
              <w:rPr>
                <w:rFonts w:ascii="Times New Roman" w:hAnsi="Times New Roman"/>
                <w:color w:val="000000"/>
                <w:sz w:val="26"/>
                <w:szCs w:val="28"/>
              </w:rPr>
              <w:t>муниципального образования</w:t>
            </w:r>
          </w:p>
          <w:p w:rsidR="0051321C" w:rsidRPr="00C45BF7" w:rsidRDefault="0051321C" w:rsidP="00222A5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C45BF7">
              <w:rPr>
                <w:rFonts w:ascii="Times New Roman" w:hAnsi="Times New Roman"/>
                <w:color w:val="000000"/>
                <w:sz w:val="26"/>
                <w:szCs w:val="28"/>
              </w:rPr>
              <w:t>Белореченский район</w:t>
            </w:r>
          </w:p>
          <w:p w:rsidR="0051321C" w:rsidRPr="00C45BF7" w:rsidRDefault="0051321C" w:rsidP="00222A58">
            <w:pPr>
              <w:spacing w:after="0" w:line="240" w:lineRule="auto"/>
              <w:ind w:left="-108" w:firstLine="108"/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  <w:p w:rsidR="0051321C" w:rsidRPr="00C45BF7" w:rsidRDefault="0051321C" w:rsidP="00222A58">
            <w:pPr>
              <w:spacing w:after="0" w:line="240" w:lineRule="auto"/>
              <w:ind w:left="-108" w:firstLine="108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C45BF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от </w:t>
            </w:r>
            <w:r w:rsidRPr="00C45BF7"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 xml:space="preserve">____________________________ </w:t>
            </w:r>
          </w:p>
          <w:p w:rsidR="0051321C" w:rsidRPr="00C45BF7" w:rsidRDefault="0051321C" w:rsidP="00222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0"/>
              </w:rPr>
            </w:pPr>
            <w:r w:rsidRPr="00C45BF7">
              <w:rPr>
                <w:rFonts w:ascii="Times New Roman" w:hAnsi="Times New Roman"/>
                <w:color w:val="000000"/>
                <w:sz w:val="26"/>
                <w:szCs w:val="20"/>
              </w:rPr>
              <w:t>(Ф.И.О. полностью)</w:t>
            </w:r>
          </w:p>
          <w:p w:rsidR="0051321C" w:rsidRPr="00C45BF7" w:rsidRDefault="0051321C" w:rsidP="00222A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8"/>
              </w:rPr>
            </w:pPr>
            <w:r w:rsidRPr="00C45BF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адрес: </w:t>
            </w:r>
            <w:r w:rsidRPr="00C45BF7"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 xml:space="preserve">_______________________ </w:t>
            </w:r>
          </w:p>
          <w:p w:rsidR="0051321C" w:rsidRPr="00C45BF7" w:rsidRDefault="0051321C" w:rsidP="00222A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8"/>
              </w:rPr>
            </w:pPr>
            <w:r w:rsidRPr="00C45BF7"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>____________________________</w:t>
            </w:r>
          </w:p>
          <w:p w:rsidR="0051321C" w:rsidRPr="00C45BF7" w:rsidRDefault="0051321C" w:rsidP="00222A58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C45BF7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телефон: </w:t>
            </w:r>
            <w:r w:rsidRPr="00C45BF7"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>______________________</w:t>
            </w:r>
          </w:p>
          <w:p w:rsidR="0051321C" w:rsidRPr="004B6DD6" w:rsidRDefault="0051321C" w:rsidP="004B6DD6">
            <w:pPr>
              <w:spacing w:after="0"/>
              <w:ind w:right="283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51321C" w:rsidRDefault="0051321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321C" w:rsidRDefault="0051321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321C" w:rsidRDefault="0051321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51321C" w:rsidRDefault="0051321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51321C" w:rsidRDefault="0051321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51321C" w:rsidRDefault="0051321C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51321C" w:rsidRPr="00222A58" w:rsidRDefault="0051321C" w:rsidP="00222A58">
      <w:pPr>
        <w:pStyle w:val="NormalWeb"/>
        <w:spacing w:before="0" w:beforeAutospacing="0" w:after="0" w:afterAutospacing="0"/>
        <w:ind w:left="-38" w:right="-36" w:firstLine="180"/>
        <w:jc w:val="both"/>
        <w:rPr>
          <w:sz w:val="28"/>
          <w:szCs w:val="28"/>
        </w:rPr>
      </w:pPr>
      <w:r w:rsidRPr="00222A58">
        <w:rPr>
          <w:sz w:val="28"/>
          <w:szCs w:val="28"/>
        </w:rPr>
        <w:t xml:space="preserve">«___»_______________  ______г.  я обратился(лась) в администрацию муниципального образования Белореченский район  с заявлением (запросом) о предоставлении муниципальной услуги  о </w:t>
      </w:r>
      <w:r w:rsidRPr="00222A58">
        <w:rPr>
          <w:rStyle w:val="Strong"/>
          <w:b w:val="0"/>
          <w:sz w:val="28"/>
          <w:szCs w:val="28"/>
        </w:rPr>
        <w:t xml:space="preserve">о признание </w:t>
      </w:r>
      <w:r w:rsidRPr="00222A58">
        <w:rPr>
          <w:sz w:val="28"/>
          <w:szCs w:val="28"/>
        </w:rPr>
        <w:t>многоквартирного дома аварийным и подлежащим сносу или реконструкции</w:t>
      </w:r>
    </w:p>
    <w:p w:rsidR="0051321C" w:rsidRDefault="0051321C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/>
          <w:sz w:val="28"/>
          <w:szCs w:val="28"/>
        </w:rPr>
        <w:t xml:space="preserve"> получения мной указанной муниципальной услуги отпала, в связи с чем,  поданное мной  заявление о предоставлении муниципальной услуги прошу оставить  без рассмотрения.  </w:t>
      </w:r>
    </w:p>
    <w:p w:rsidR="0051321C" w:rsidRDefault="0051321C" w:rsidP="00290D03">
      <w:pPr>
        <w:rPr>
          <w:rFonts w:ascii="Times New Roman" w:hAnsi="Times New Roman"/>
          <w:sz w:val="28"/>
          <w:szCs w:val="28"/>
        </w:rPr>
      </w:pPr>
    </w:p>
    <w:p w:rsidR="0051321C" w:rsidRPr="004B6DD6" w:rsidRDefault="0051321C" w:rsidP="004B6DD6">
      <w:pPr>
        <w:tabs>
          <w:tab w:val="left" w:pos="62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DD6">
        <w:rPr>
          <w:rFonts w:ascii="Times New Roman" w:hAnsi="Times New Roman"/>
          <w:sz w:val="28"/>
          <w:szCs w:val="28"/>
        </w:rPr>
        <w:t>«___» ________________2020</w:t>
      </w:r>
      <w:r w:rsidRPr="004B6DD6">
        <w:rPr>
          <w:rFonts w:ascii="Times New Roman" w:hAnsi="Times New Roman"/>
          <w:sz w:val="28"/>
          <w:szCs w:val="28"/>
        </w:rPr>
        <w:tab/>
      </w:r>
    </w:p>
    <w:p w:rsidR="0051321C" w:rsidRPr="004B6DD6" w:rsidRDefault="0051321C" w:rsidP="004B6DD6">
      <w:pPr>
        <w:tabs>
          <w:tab w:val="left" w:pos="58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DD6">
        <w:rPr>
          <w:rFonts w:ascii="Times New Roman" w:hAnsi="Times New Roman"/>
          <w:sz w:val="28"/>
          <w:szCs w:val="28"/>
        </w:rPr>
        <w:t>______________________</w:t>
      </w:r>
      <w:r w:rsidRPr="004B6DD6">
        <w:rPr>
          <w:rFonts w:ascii="Times New Roman" w:hAnsi="Times New Roman"/>
          <w:sz w:val="28"/>
          <w:szCs w:val="28"/>
        </w:rPr>
        <w:tab/>
        <w:t>_________________________</w:t>
      </w:r>
    </w:p>
    <w:p w:rsidR="0051321C" w:rsidRPr="004B6DD6" w:rsidRDefault="0051321C" w:rsidP="004B6DD6">
      <w:pPr>
        <w:tabs>
          <w:tab w:val="left" w:pos="69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DD6">
        <w:rPr>
          <w:rFonts w:ascii="Times New Roman" w:hAnsi="Times New Roman"/>
          <w:sz w:val="28"/>
          <w:szCs w:val="28"/>
        </w:rPr>
        <w:t>(подпись)                                                                                                                 (Ф.И.О.)</w:t>
      </w:r>
    </w:p>
    <w:p w:rsidR="0051321C" w:rsidRDefault="0051321C" w:rsidP="004B6DD6">
      <w:pPr>
        <w:tabs>
          <w:tab w:val="left" w:pos="69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321C" w:rsidRPr="004B6DD6" w:rsidRDefault="0051321C" w:rsidP="004B6DD6">
      <w:pPr>
        <w:tabs>
          <w:tab w:val="left" w:pos="69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321C" w:rsidRDefault="0051321C" w:rsidP="00EE4CBF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Н</w:t>
      </w:r>
      <w:r w:rsidRPr="004B0634">
        <w:rPr>
          <w:rStyle w:val="1"/>
          <w:sz w:val="28"/>
          <w:szCs w:val="28"/>
        </w:rPr>
        <w:t xml:space="preserve">ачальник управления </w:t>
      </w:r>
    </w:p>
    <w:p w:rsidR="0051321C" w:rsidRDefault="0051321C" w:rsidP="00EE4CBF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промышленности, транспорта и </w:t>
      </w:r>
    </w:p>
    <w:p w:rsidR="0051321C" w:rsidRDefault="0051321C" w:rsidP="00EE4CBF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жилищно-коммунального хозяйства</w:t>
      </w:r>
    </w:p>
    <w:p w:rsidR="0051321C" w:rsidRPr="004B0634" w:rsidRDefault="0051321C" w:rsidP="00EE4CBF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sz w:val="28"/>
          <w:szCs w:val="28"/>
        </w:rPr>
      </w:pPr>
      <w:r w:rsidRPr="004B0634">
        <w:rPr>
          <w:rStyle w:val="1"/>
          <w:sz w:val="28"/>
          <w:szCs w:val="28"/>
        </w:rPr>
        <w:t xml:space="preserve">администрации муниципального образования </w:t>
      </w:r>
    </w:p>
    <w:p w:rsidR="0051321C" w:rsidRPr="004B0634" w:rsidRDefault="0051321C" w:rsidP="00EE4CBF">
      <w:pPr>
        <w:pStyle w:val="4"/>
        <w:shd w:val="clear" w:color="auto" w:fill="auto"/>
        <w:suppressAutoHyphens/>
        <w:spacing w:line="240" w:lineRule="auto"/>
        <w:ind w:firstLine="0"/>
        <w:rPr>
          <w:rStyle w:val="213pt"/>
          <w:b w:val="0"/>
        </w:rPr>
      </w:pPr>
      <w:r w:rsidRPr="004B0634">
        <w:rPr>
          <w:rStyle w:val="1"/>
          <w:sz w:val="28"/>
          <w:szCs w:val="28"/>
        </w:rPr>
        <w:t xml:space="preserve">Белореченский район                                                                        </w:t>
      </w:r>
      <w:r>
        <w:rPr>
          <w:rStyle w:val="1"/>
          <w:sz w:val="28"/>
          <w:szCs w:val="28"/>
        </w:rPr>
        <w:t xml:space="preserve">     В.Н.Килин</w:t>
      </w:r>
      <w:r w:rsidRPr="004B0634">
        <w:rPr>
          <w:rStyle w:val="1"/>
          <w:sz w:val="28"/>
          <w:szCs w:val="28"/>
        </w:rPr>
        <w:t xml:space="preserve">                                                     </w:t>
      </w:r>
    </w:p>
    <w:p w:rsidR="0051321C" w:rsidRPr="004B0634" w:rsidRDefault="0051321C" w:rsidP="00EE4CBF"/>
    <w:p w:rsidR="0051321C" w:rsidRPr="004B6DD6" w:rsidRDefault="0051321C" w:rsidP="004B6DD6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sectPr w:rsidR="0051321C" w:rsidRPr="004B6DD6" w:rsidSect="004B6DD6"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74"/>
    <w:rsid w:val="000A1860"/>
    <w:rsid w:val="00123F3C"/>
    <w:rsid w:val="0014544C"/>
    <w:rsid w:val="00163B95"/>
    <w:rsid w:val="00185E4C"/>
    <w:rsid w:val="00222A58"/>
    <w:rsid w:val="00290D03"/>
    <w:rsid w:val="004B0634"/>
    <w:rsid w:val="004B3AA2"/>
    <w:rsid w:val="004B6DD6"/>
    <w:rsid w:val="0051321C"/>
    <w:rsid w:val="006534DB"/>
    <w:rsid w:val="006F5F85"/>
    <w:rsid w:val="00741D9C"/>
    <w:rsid w:val="008D3A0B"/>
    <w:rsid w:val="00937035"/>
    <w:rsid w:val="00955290"/>
    <w:rsid w:val="00A1291E"/>
    <w:rsid w:val="00B2588A"/>
    <w:rsid w:val="00B32374"/>
    <w:rsid w:val="00BB53AF"/>
    <w:rsid w:val="00BE12B0"/>
    <w:rsid w:val="00C45BF7"/>
    <w:rsid w:val="00CC63B3"/>
    <w:rsid w:val="00E40AFE"/>
    <w:rsid w:val="00EE4CBF"/>
    <w:rsid w:val="00EF1CA5"/>
    <w:rsid w:val="00F1026E"/>
    <w:rsid w:val="00F37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26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B6DD6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4B6DD6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B6DD6"/>
    <w:rPr>
      <w:rFonts w:ascii="Courier New" w:hAnsi="Courier New" w:cs="Times New Roman"/>
      <w:sz w:val="20"/>
      <w:szCs w:val="20"/>
    </w:rPr>
  </w:style>
  <w:style w:type="paragraph" w:customStyle="1" w:styleId="ConsPlusNonformat">
    <w:name w:val="ConsPlusNonformat"/>
    <w:uiPriority w:val="99"/>
    <w:rsid w:val="004B6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">
    <w:name w:val="Основной текст_"/>
    <w:link w:val="4"/>
    <w:uiPriority w:val="99"/>
    <w:locked/>
    <w:rsid w:val="00EE4CBF"/>
    <w:rPr>
      <w:sz w:val="26"/>
      <w:shd w:val="clear" w:color="auto" w:fill="FFFFFF"/>
    </w:rPr>
  </w:style>
  <w:style w:type="paragraph" w:customStyle="1" w:styleId="4">
    <w:name w:val="Основной текст4"/>
    <w:basedOn w:val="Normal"/>
    <w:link w:val="a"/>
    <w:uiPriority w:val="99"/>
    <w:rsid w:val="00EE4CBF"/>
    <w:pPr>
      <w:shd w:val="clear" w:color="auto" w:fill="FFFFFF"/>
      <w:spacing w:after="0" w:line="324" w:lineRule="exact"/>
      <w:ind w:hanging="1000"/>
      <w:jc w:val="both"/>
    </w:pPr>
    <w:rPr>
      <w:sz w:val="26"/>
      <w:szCs w:val="26"/>
      <w:lang w:eastAsia="ru-RU"/>
    </w:rPr>
  </w:style>
  <w:style w:type="character" w:customStyle="1" w:styleId="1">
    <w:name w:val="Основной текст1"/>
    <w:uiPriority w:val="99"/>
    <w:rsid w:val="00EE4CBF"/>
    <w:rPr>
      <w:rFonts w:ascii="Times New Roman" w:hAnsi="Times New Roman"/>
      <w:sz w:val="26"/>
      <w:u w:val="none"/>
      <w:effect w:val="none"/>
    </w:rPr>
  </w:style>
  <w:style w:type="character" w:customStyle="1" w:styleId="213pt">
    <w:name w:val="Основной текст (2) + 13 pt"/>
    <w:uiPriority w:val="99"/>
    <w:rsid w:val="00EE4CBF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styleId="Strong">
    <w:name w:val="Strong"/>
    <w:basedOn w:val="DefaultParagraphFont"/>
    <w:uiPriority w:val="99"/>
    <w:qFormat/>
    <w:rsid w:val="00222A58"/>
    <w:rPr>
      <w:rFonts w:cs="Times New Roman"/>
      <w:b/>
      <w:bCs/>
    </w:rPr>
  </w:style>
  <w:style w:type="paragraph" w:customStyle="1" w:styleId="NoSpacing1">
    <w:name w:val="No Spacing1"/>
    <w:uiPriority w:val="99"/>
    <w:rsid w:val="00222A58"/>
    <w:rPr>
      <w:rFonts w:eastAsia="Times New Roman"/>
      <w:lang w:eastAsia="en-US"/>
    </w:rPr>
  </w:style>
  <w:style w:type="paragraph" w:styleId="NormalWeb">
    <w:name w:val="Normal (Web)"/>
    <w:basedOn w:val="Normal"/>
    <w:uiPriority w:val="99"/>
    <w:rsid w:val="00222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226</Words>
  <Characters>1291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zaika</dc:creator>
  <cp:keywords/>
  <dc:description/>
  <cp:lastModifiedBy>popova</cp:lastModifiedBy>
  <cp:revision>7</cp:revision>
  <cp:lastPrinted>2020-07-02T04:44:00Z</cp:lastPrinted>
  <dcterms:created xsi:type="dcterms:W3CDTF">2020-06-09T08:15:00Z</dcterms:created>
  <dcterms:modified xsi:type="dcterms:W3CDTF">2020-07-07T13:48:00Z</dcterms:modified>
</cp:coreProperties>
</file>